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68B" w:rsidRPr="002D668B" w:rsidRDefault="002D668B" w:rsidP="002D668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Alan MILNE</w:t>
      </w: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2D668B" w:rsidRPr="002D668B" w:rsidRDefault="002D668B" w:rsidP="002D668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Newcastle upon Tyne. Merchant.</w:t>
      </w:r>
    </w:p>
    <w:p w:rsidR="002D668B" w:rsidRPr="002D668B" w:rsidRDefault="002D668B" w:rsidP="002D668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D668B" w:rsidRPr="002D668B" w:rsidRDefault="002D668B" w:rsidP="002D668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D668B" w:rsidRPr="002D668B" w:rsidRDefault="002D668B" w:rsidP="002D668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S</w:t>
      </w:r>
      <w:bookmarkStart w:id="0" w:name="_GoBack"/>
      <w:bookmarkEnd w:id="0"/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ir Richard Musgrave(q.v.) brought a plaint of debt against him, </w:t>
      </w:r>
    </w:p>
    <w:p w:rsidR="002D668B" w:rsidRPr="002D668B" w:rsidRDefault="002D668B" w:rsidP="002D668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Glanton</w:t>
      </w:r>
      <w:proofErr w:type="spellEnd"/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William </w:t>
      </w:r>
      <w:proofErr w:type="spellStart"/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Rothome</w:t>
      </w:r>
      <w:proofErr w:type="spellEnd"/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(q.v.), William Scales(q.v.), John</w:t>
      </w:r>
    </w:p>
    <w:p w:rsidR="002D668B" w:rsidRPr="002D668B" w:rsidRDefault="002D668B" w:rsidP="002D668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Langton(q.v.) and William </w:t>
      </w:r>
      <w:proofErr w:type="spellStart"/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Myndrom</w:t>
      </w:r>
      <w:proofErr w:type="spellEnd"/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2D668B" w:rsidRDefault="002D668B" w:rsidP="002D668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2D668B" w:rsidRDefault="002D668B" w:rsidP="002D668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D668B" w:rsidRDefault="002D668B" w:rsidP="002D668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D668B" w:rsidRPr="002D668B" w:rsidRDefault="002D668B" w:rsidP="002D668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D668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24 January 2016</w:t>
      </w:r>
    </w:p>
    <w:p w:rsidR="006B2F86" w:rsidRPr="00E71FC3" w:rsidRDefault="002D668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68B" w:rsidRDefault="002D668B" w:rsidP="00E71FC3">
      <w:pPr>
        <w:spacing w:after="0" w:line="240" w:lineRule="auto"/>
      </w:pPr>
      <w:r>
        <w:separator/>
      </w:r>
    </w:p>
  </w:endnote>
  <w:endnote w:type="continuationSeparator" w:id="0">
    <w:p w:rsidR="002D668B" w:rsidRDefault="002D66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68B" w:rsidRDefault="002D668B" w:rsidP="00E71FC3">
      <w:pPr>
        <w:spacing w:after="0" w:line="240" w:lineRule="auto"/>
      </w:pPr>
      <w:r>
        <w:separator/>
      </w:r>
    </w:p>
  </w:footnote>
  <w:footnote w:type="continuationSeparator" w:id="0">
    <w:p w:rsidR="002D668B" w:rsidRDefault="002D66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8B"/>
    <w:rsid w:val="002D668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E8C98D-60B3-42B2-8B21-010F6D62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D6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2016-03-31T20:28:00Z</dcterms:created>
  <dcterms:modified xsi:type="dcterms:W3CDTF">2016-03-31T20:29:00Z</dcterms:modified>
</cp:coreProperties>
</file>